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5244"/>
        <w:gridCol w:w="5245"/>
      </w:tblGrid>
      <w:tr w:rsidR="00B706D9" w:rsidRPr="00FD24FA" w:rsidTr="00C24C41">
        <w:trPr>
          <w:trHeight w:val="245"/>
        </w:trPr>
        <w:tc>
          <w:tcPr>
            <w:tcW w:w="11023" w:type="dxa"/>
            <w:gridSpan w:val="3"/>
          </w:tcPr>
          <w:p w:rsidR="00B706D9" w:rsidRPr="00FD24FA" w:rsidRDefault="00B706D9" w:rsidP="0029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bookmarkStart w:id="0" w:name="_GoBack"/>
            <w:bookmarkEnd w:id="0"/>
            <w:r w:rsidRPr="00FD24FA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KAHRAMANMARAŞ İLİ ÖRGÜN VE YAYGIN EĞİTİM KURUMLARI İLE ÖZEL ÖĞRETİM KURUMLARININ 2013-2014 ÖĞRETİM YILI ÇALIŞMA TAKVİMİ</w:t>
            </w:r>
          </w:p>
        </w:tc>
      </w:tr>
      <w:tr w:rsidR="00B706D9" w:rsidRPr="00FD24FA" w:rsidTr="00297407">
        <w:trPr>
          <w:trHeight w:val="385"/>
        </w:trPr>
        <w:tc>
          <w:tcPr>
            <w:tcW w:w="53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1. </w:t>
            </w:r>
          </w:p>
        </w:tc>
        <w:tc>
          <w:tcPr>
            <w:tcW w:w="524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Ramazan Bayramı </w:t>
            </w:r>
          </w:p>
        </w:tc>
        <w:tc>
          <w:tcPr>
            <w:tcW w:w="5245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07 Ağustos 2013 Çarşamba günü saat 13.00'te başlar, 10 Ağustos 2013 Cumartesi akşamı sona erer. </w:t>
            </w:r>
          </w:p>
        </w:tc>
      </w:tr>
      <w:tr w:rsidR="00B706D9" w:rsidRPr="00FD24FA" w:rsidTr="00297407">
        <w:trPr>
          <w:trHeight w:val="523"/>
        </w:trPr>
        <w:tc>
          <w:tcPr>
            <w:tcW w:w="53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2.</w:t>
            </w:r>
          </w:p>
        </w:tc>
        <w:tc>
          <w:tcPr>
            <w:tcW w:w="5244" w:type="dxa"/>
          </w:tcPr>
          <w:p w:rsidR="00B706D9" w:rsidRPr="00FD24FA" w:rsidRDefault="00B706D9" w:rsidP="00112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Örgün ve yaygın eğitim kurumları ile Özel öğretim kurumlarında 2013-2014 öğretim yılının başlaması. </w:t>
            </w:r>
          </w:p>
        </w:tc>
        <w:tc>
          <w:tcPr>
            <w:tcW w:w="5245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16 Eylül 2013 Pazartesi Günü </w:t>
            </w:r>
          </w:p>
        </w:tc>
      </w:tr>
      <w:tr w:rsidR="00B706D9" w:rsidRPr="00FD24FA" w:rsidTr="00297407">
        <w:trPr>
          <w:trHeight w:val="247"/>
        </w:trPr>
        <w:tc>
          <w:tcPr>
            <w:tcW w:w="53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3.</w:t>
            </w:r>
          </w:p>
        </w:tc>
        <w:tc>
          <w:tcPr>
            <w:tcW w:w="524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İlköğretim Haftası </w:t>
            </w:r>
            <w:hyperlink r:id="rId4" w:history="1">
              <w:r>
                <w:rPr>
                  <w:rStyle w:val="Hyperlink"/>
                  <w:color w:val="000000"/>
                </w:rPr>
                <w:t>www.sorubak.com</w:t>
              </w:r>
            </w:hyperlink>
          </w:p>
        </w:tc>
        <w:tc>
          <w:tcPr>
            <w:tcW w:w="5245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16 Eylül 2013 Pazartesi günü başlar, </w:t>
            </w:r>
          </w:p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20 Eylül 2013 Cuma günü sona erer. </w:t>
            </w:r>
          </w:p>
        </w:tc>
      </w:tr>
      <w:tr w:rsidR="00B706D9" w:rsidRPr="00FD24FA" w:rsidTr="00297407">
        <w:trPr>
          <w:trHeight w:val="247"/>
        </w:trPr>
        <w:tc>
          <w:tcPr>
            <w:tcW w:w="53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4.</w:t>
            </w:r>
          </w:p>
        </w:tc>
        <w:tc>
          <w:tcPr>
            <w:tcW w:w="524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İşletmelere göre öğrenci dağılımının planlaması. </w:t>
            </w:r>
          </w:p>
        </w:tc>
        <w:tc>
          <w:tcPr>
            <w:tcW w:w="5245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16 Eylül 2013 Pazartesi günü başlar, </w:t>
            </w:r>
          </w:p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20 Eylül 2013 Cuma günü sona erer. </w:t>
            </w:r>
          </w:p>
        </w:tc>
      </w:tr>
      <w:tr w:rsidR="00B706D9" w:rsidRPr="00FD24FA" w:rsidTr="00297407">
        <w:trPr>
          <w:trHeight w:val="236"/>
        </w:trPr>
        <w:tc>
          <w:tcPr>
            <w:tcW w:w="53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5.</w:t>
            </w:r>
          </w:p>
        </w:tc>
        <w:tc>
          <w:tcPr>
            <w:tcW w:w="524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Kurban Bayramı </w:t>
            </w:r>
          </w:p>
        </w:tc>
        <w:tc>
          <w:tcPr>
            <w:tcW w:w="5245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14 Ekim 2013 Pazartesi günü saat 13.00'te başlar, </w:t>
            </w:r>
          </w:p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18 Ekim 2013 Cuma günü akşamı sona erer. </w:t>
            </w:r>
          </w:p>
        </w:tc>
      </w:tr>
      <w:tr w:rsidR="00B706D9" w:rsidRPr="00FD24FA" w:rsidTr="00297407">
        <w:trPr>
          <w:trHeight w:val="385"/>
        </w:trPr>
        <w:tc>
          <w:tcPr>
            <w:tcW w:w="53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6.</w:t>
            </w:r>
          </w:p>
        </w:tc>
        <w:tc>
          <w:tcPr>
            <w:tcW w:w="524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İlköğretim kurumlarında 2013-2014 eğitim öğretim yılı birinci dönem şube öğretmenler kurulu toplantısı. </w:t>
            </w:r>
          </w:p>
        </w:tc>
        <w:tc>
          <w:tcPr>
            <w:tcW w:w="5245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21-28 Ekim 2013tarihleri arasında </w:t>
            </w:r>
          </w:p>
        </w:tc>
      </w:tr>
      <w:tr w:rsidR="00B706D9" w:rsidRPr="00FD24FA" w:rsidTr="00297407">
        <w:trPr>
          <w:trHeight w:val="247"/>
        </w:trPr>
        <w:tc>
          <w:tcPr>
            <w:tcW w:w="53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7.</w:t>
            </w:r>
          </w:p>
        </w:tc>
        <w:tc>
          <w:tcPr>
            <w:tcW w:w="524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Cumhuriyet Bayramı </w:t>
            </w:r>
          </w:p>
        </w:tc>
        <w:tc>
          <w:tcPr>
            <w:tcW w:w="5245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28 Ekim 2013 Pazartesi günü saat 13'00 te başlar </w:t>
            </w:r>
          </w:p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29 Ekim 2013 Salı günü akşamı sona erer. </w:t>
            </w:r>
          </w:p>
        </w:tc>
      </w:tr>
      <w:tr w:rsidR="00B706D9" w:rsidRPr="00FD24FA" w:rsidTr="00297407">
        <w:trPr>
          <w:trHeight w:val="109"/>
        </w:trPr>
        <w:tc>
          <w:tcPr>
            <w:tcW w:w="53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8.</w:t>
            </w:r>
          </w:p>
        </w:tc>
        <w:tc>
          <w:tcPr>
            <w:tcW w:w="5244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Atatürk Haftası </w:t>
            </w:r>
          </w:p>
        </w:tc>
        <w:tc>
          <w:tcPr>
            <w:tcW w:w="5245" w:type="dxa"/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10 Kasım 2013 Pazar günü başlar, 15 Kasım 2013 Cuma günü sona erer</w:t>
            </w:r>
          </w:p>
        </w:tc>
      </w:tr>
      <w:tr w:rsidR="00B706D9" w:rsidRPr="00FD24FA" w:rsidTr="00297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9.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Öğretmenler günü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24 Kasım 2013 Pazar günü </w:t>
            </w:r>
          </w:p>
        </w:tc>
      </w:tr>
      <w:tr w:rsidR="00B706D9" w:rsidRPr="00FD24FA" w:rsidTr="00297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10.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İl öğrenci meclisi il başkanı seçiminin yapılması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03 Aralık 2013 Salı günü. </w:t>
            </w:r>
          </w:p>
        </w:tc>
      </w:tr>
      <w:tr w:rsidR="00B706D9" w:rsidRPr="00FD24FA" w:rsidTr="00297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11.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Yılbaşı tatili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6E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01 Ocak 2014 Çarşamba günü </w:t>
            </w:r>
          </w:p>
        </w:tc>
      </w:tr>
      <w:tr w:rsidR="00B706D9" w:rsidRPr="00FD24FA" w:rsidTr="001127FF">
        <w:trPr>
          <w:trHeight w:val="705"/>
        </w:trPr>
        <w:tc>
          <w:tcPr>
            <w:tcW w:w="53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12.</w:t>
            </w:r>
          </w:p>
        </w:tc>
        <w:tc>
          <w:tcPr>
            <w:tcW w:w="524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Örgün ve yaygın eğitim kurumlarında I. Kanaat döneminin sona ermesi ve yarıyıl tatili; Birinci Dönemin sona ermesi: Yarıyıl tatili</w:t>
            </w:r>
          </w:p>
        </w:tc>
        <w:tc>
          <w:tcPr>
            <w:tcW w:w="5245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24 Ocak 2014 Cuma günü </w:t>
            </w:r>
          </w:p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27 Ocak 2014 Pazartesi günü başlar, </w:t>
            </w:r>
          </w:p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07 Şubat 2014 Cuma günü sona erer. </w:t>
            </w:r>
          </w:p>
        </w:tc>
      </w:tr>
      <w:tr w:rsidR="00B706D9" w:rsidRPr="00FD24FA" w:rsidTr="001127FF">
        <w:trPr>
          <w:trHeight w:val="247"/>
        </w:trPr>
        <w:tc>
          <w:tcPr>
            <w:tcW w:w="53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13.</w:t>
            </w:r>
          </w:p>
        </w:tc>
        <w:tc>
          <w:tcPr>
            <w:tcW w:w="524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Örgün ve yaygın eğitim kurumlarında ikinci dönemin başlaması </w:t>
            </w:r>
          </w:p>
        </w:tc>
        <w:tc>
          <w:tcPr>
            <w:tcW w:w="5245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 Şubat 2014 Pazartesi günü </w:t>
            </w:r>
          </w:p>
        </w:tc>
      </w:tr>
      <w:tr w:rsidR="00B706D9" w:rsidRPr="00FD24FA" w:rsidTr="001127FF">
        <w:trPr>
          <w:trHeight w:val="247"/>
        </w:trPr>
        <w:tc>
          <w:tcPr>
            <w:tcW w:w="53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14.</w:t>
            </w:r>
          </w:p>
        </w:tc>
        <w:tc>
          <w:tcPr>
            <w:tcW w:w="524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Mahalli Kurtuluş Bayramı </w:t>
            </w:r>
            <w:r w:rsidRPr="00FD24FA">
              <w:rPr>
                <w:rFonts w:ascii="Times New Roman" w:hAnsi="Times New Roman"/>
                <w:color w:val="000000"/>
                <w:sz w:val="18"/>
                <w:szCs w:val="18"/>
              </w:rPr>
              <w:t>(Merkez ilçe sınırları içerisinde)</w:t>
            </w: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5245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12 Şubat 2014 Çarşamba günü </w:t>
            </w:r>
          </w:p>
        </w:tc>
      </w:tr>
      <w:tr w:rsidR="00B706D9" w:rsidRPr="00FD24FA" w:rsidTr="001127FF">
        <w:trPr>
          <w:trHeight w:val="247"/>
        </w:trPr>
        <w:tc>
          <w:tcPr>
            <w:tcW w:w="53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15.</w:t>
            </w:r>
          </w:p>
        </w:tc>
        <w:tc>
          <w:tcPr>
            <w:tcW w:w="524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İkinci yarıyıl, eğitim bölgesi zümre başkanlar başkanı kurulu toplantısı </w:t>
            </w:r>
          </w:p>
        </w:tc>
        <w:tc>
          <w:tcPr>
            <w:tcW w:w="5245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17 Şubat 2014 Pazartesi günü </w:t>
            </w:r>
          </w:p>
        </w:tc>
      </w:tr>
      <w:tr w:rsidR="00B706D9" w:rsidRPr="00FD24FA" w:rsidTr="001127FF">
        <w:trPr>
          <w:trHeight w:val="385"/>
        </w:trPr>
        <w:tc>
          <w:tcPr>
            <w:tcW w:w="53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16.</w:t>
            </w:r>
          </w:p>
        </w:tc>
        <w:tc>
          <w:tcPr>
            <w:tcW w:w="524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İlköğretim ve ortaöğretim kurumlarında 2013-2014 eğitim öğretim yılı ikinci dönem şube öğretmenler kurulu toplantısı </w:t>
            </w:r>
          </w:p>
        </w:tc>
        <w:tc>
          <w:tcPr>
            <w:tcW w:w="5245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17-21 Şubat 2014 tarihleri arası </w:t>
            </w:r>
          </w:p>
        </w:tc>
      </w:tr>
      <w:tr w:rsidR="00B706D9" w:rsidRPr="00FD24FA" w:rsidTr="001127FF">
        <w:trPr>
          <w:trHeight w:val="385"/>
        </w:trPr>
        <w:tc>
          <w:tcPr>
            <w:tcW w:w="53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17.</w:t>
            </w:r>
          </w:p>
        </w:tc>
        <w:tc>
          <w:tcPr>
            <w:tcW w:w="524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Ortaokul 8. sınıf öğrencilerinin mesleki ve teknik eğitim veren okulları tanıtmak amacıyla gezdirilmesi. </w:t>
            </w:r>
          </w:p>
        </w:tc>
        <w:tc>
          <w:tcPr>
            <w:tcW w:w="5245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03 Mart 2014 Pazartesi günü başlar, </w:t>
            </w:r>
          </w:p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25 Nisan 2014 Cuma günü sona erer. </w:t>
            </w:r>
          </w:p>
        </w:tc>
      </w:tr>
      <w:tr w:rsidR="00B706D9" w:rsidRPr="00FD24FA" w:rsidTr="001127FF">
        <w:trPr>
          <w:trHeight w:val="1075"/>
        </w:trPr>
        <w:tc>
          <w:tcPr>
            <w:tcW w:w="53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18.</w:t>
            </w:r>
          </w:p>
        </w:tc>
        <w:tc>
          <w:tcPr>
            <w:tcW w:w="524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23 Nisan Ulusal Egemenlik ve Çocuk Bayramı tatili; </w:t>
            </w:r>
          </w:p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a) Okul öncesi ve ilköğretim kurumlarında </w:t>
            </w:r>
          </w:p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b) Ortaöğretim ve yaygın eğitim kurumları, halk eğitim merkezlerinde ve özel öğretim kurumlarında. </w:t>
            </w:r>
          </w:p>
        </w:tc>
        <w:tc>
          <w:tcPr>
            <w:tcW w:w="5245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23 Nisan 2014 Çarşamba günü törenden sonra başlar, </w:t>
            </w:r>
          </w:p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24 Nisan 2014 Perşembe günü sona erer. </w:t>
            </w:r>
          </w:p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23 Nisan 2014 Çarşamba günü </w:t>
            </w:r>
          </w:p>
        </w:tc>
      </w:tr>
      <w:tr w:rsidR="00B706D9" w:rsidRPr="00FD24FA" w:rsidTr="001127FF">
        <w:trPr>
          <w:trHeight w:val="111"/>
        </w:trPr>
        <w:tc>
          <w:tcPr>
            <w:tcW w:w="53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19.</w:t>
            </w:r>
          </w:p>
        </w:tc>
        <w:tc>
          <w:tcPr>
            <w:tcW w:w="524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Emek ve Dayanışma Günü tatili </w:t>
            </w:r>
          </w:p>
        </w:tc>
        <w:tc>
          <w:tcPr>
            <w:tcW w:w="5245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01 Mayıs 2014 Perşembe günü </w:t>
            </w:r>
          </w:p>
        </w:tc>
      </w:tr>
      <w:tr w:rsidR="00B706D9" w:rsidRPr="00FD24FA" w:rsidTr="001127FF">
        <w:trPr>
          <w:trHeight w:val="111"/>
        </w:trPr>
        <w:tc>
          <w:tcPr>
            <w:tcW w:w="53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20.</w:t>
            </w:r>
          </w:p>
        </w:tc>
        <w:tc>
          <w:tcPr>
            <w:tcW w:w="524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19 Mayıs Atatürk'ü Anma ve Gençlik ve Spor Bayramı tatili (örgün ve yaygın eğitim kurumları ile özel öğretim kurumlarının tamamı) Halk Eğitim Merkezlerinde </w:t>
            </w:r>
          </w:p>
        </w:tc>
        <w:tc>
          <w:tcPr>
            <w:tcW w:w="5245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19 Mayıs 2014 Pazartesi günü tören bitiminde başlar, </w:t>
            </w:r>
          </w:p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20 Mayıs 2014 Salı günü akşamı sona erer. </w:t>
            </w:r>
          </w:p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19 Mayıs 2014 Pazartesi günü </w:t>
            </w:r>
          </w:p>
        </w:tc>
      </w:tr>
      <w:tr w:rsidR="00B706D9" w:rsidRPr="00FD24FA" w:rsidTr="001127FF">
        <w:trPr>
          <w:trHeight w:val="111"/>
        </w:trPr>
        <w:tc>
          <w:tcPr>
            <w:tcW w:w="53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21.</w:t>
            </w:r>
          </w:p>
        </w:tc>
        <w:tc>
          <w:tcPr>
            <w:tcW w:w="524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Örgün ve yaygın eğitim kurumları ile özel öğretim kurumlarında 2013-2014 öğretim yılının sona ermesi. </w:t>
            </w:r>
          </w:p>
        </w:tc>
        <w:tc>
          <w:tcPr>
            <w:tcW w:w="5245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13 Haziran 2014 Cuma günü </w:t>
            </w:r>
          </w:p>
        </w:tc>
      </w:tr>
      <w:tr w:rsidR="00B706D9" w:rsidRPr="00FD24FA" w:rsidTr="001127FF">
        <w:trPr>
          <w:trHeight w:val="111"/>
        </w:trPr>
        <w:tc>
          <w:tcPr>
            <w:tcW w:w="53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22.</w:t>
            </w:r>
          </w:p>
        </w:tc>
        <w:tc>
          <w:tcPr>
            <w:tcW w:w="524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2013-2014 öğretim yılı sonu eğitim bölgesi zümre başkanları başkanı toplantısı </w:t>
            </w:r>
          </w:p>
        </w:tc>
        <w:tc>
          <w:tcPr>
            <w:tcW w:w="5245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18 Haziran 2014 Çarşamba günü </w:t>
            </w:r>
          </w:p>
        </w:tc>
      </w:tr>
      <w:tr w:rsidR="00B706D9" w:rsidRPr="00FD24FA" w:rsidTr="001127FF">
        <w:trPr>
          <w:trHeight w:val="111"/>
        </w:trPr>
        <w:tc>
          <w:tcPr>
            <w:tcW w:w="53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23.</w:t>
            </w:r>
          </w:p>
        </w:tc>
        <w:tc>
          <w:tcPr>
            <w:tcW w:w="524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Rehberlik hizmetleri il danışma kurulu toplantısı </w:t>
            </w:r>
          </w:p>
        </w:tc>
        <w:tc>
          <w:tcPr>
            <w:tcW w:w="5245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18 Haziran 2014 Çarşamba günü </w:t>
            </w:r>
          </w:p>
        </w:tc>
      </w:tr>
      <w:tr w:rsidR="00B706D9" w:rsidRPr="00FD24FA" w:rsidTr="001127FF">
        <w:trPr>
          <w:trHeight w:val="111"/>
        </w:trPr>
        <w:tc>
          <w:tcPr>
            <w:tcW w:w="53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24.</w:t>
            </w:r>
          </w:p>
        </w:tc>
        <w:tc>
          <w:tcPr>
            <w:tcW w:w="5244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Öğretmenlerin Tatile girmesi; </w:t>
            </w:r>
          </w:p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a) Okul öncesi, ilkokul ve ortaokullar, </w:t>
            </w:r>
          </w:p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b) Ortaöğretim kurumlarında </w:t>
            </w:r>
          </w:p>
        </w:tc>
        <w:tc>
          <w:tcPr>
            <w:tcW w:w="5245" w:type="dxa"/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01 Temmuz 2014 Salı günü </w:t>
            </w:r>
          </w:p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Ortalama Yükseltme ve sorumluluk sınavları döneminin bitiminde. </w:t>
            </w:r>
          </w:p>
        </w:tc>
      </w:tr>
      <w:tr w:rsidR="00B706D9" w:rsidRPr="00FD24FA" w:rsidTr="001127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25.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Ramazan Bayramı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27 Temmuz 2014 Pazar günü saat 13.00'te başlar, </w:t>
            </w:r>
          </w:p>
          <w:p w:rsidR="00B706D9" w:rsidRPr="00FD24FA" w:rsidRDefault="00B706D9" w:rsidP="003A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30 Temmuz 2014 Çarşamba günü akşamı sona erer. </w:t>
            </w:r>
          </w:p>
        </w:tc>
      </w:tr>
      <w:tr w:rsidR="00B706D9" w:rsidRPr="00FD24FA" w:rsidTr="001127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C24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27.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C24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Merkez Halk Eğitimi ve Hayat Boyu Öğrenme Planlama Komisyonu toplantısı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C24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04 Eylül 2014 Perşembe günü </w:t>
            </w:r>
          </w:p>
        </w:tc>
      </w:tr>
      <w:tr w:rsidR="00B706D9" w:rsidRPr="00FD24FA" w:rsidTr="001127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C24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>28.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C24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Örgün ve yaygın eğitim kurumları ile özel öğretim kurumlarında 2014-2015 öğretim yılının başlaması.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D9" w:rsidRPr="00FD24FA" w:rsidRDefault="00B706D9" w:rsidP="00C24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D24F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15 Eylül 2014 Pazartesi günü </w:t>
            </w:r>
          </w:p>
        </w:tc>
      </w:tr>
    </w:tbl>
    <w:p w:rsidR="00B706D9" w:rsidRPr="0008284C" w:rsidRDefault="00B706D9">
      <w:pPr>
        <w:rPr>
          <w:sz w:val="23"/>
          <w:szCs w:val="23"/>
        </w:rPr>
      </w:pPr>
    </w:p>
    <w:sectPr w:rsidR="00B706D9" w:rsidRPr="0008284C" w:rsidSect="006E01C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311"/>
    <w:rsid w:val="0007025E"/>
    <w:rsid w:val="0008284C"/>
    <w:rsid w:val="001127FF"/>
    <w:rsid w:val="00293CA7"/>
    <w:rsid w:val="00297407"/>
    <w:rsid w:val="003A2ADD"/>
    <w:rsid w:val="004E4311"/>
    <w:rsid w:val="006E01C2"/>
    <w:rsid w:val="00A56F0F"/>
    <w:rsid w:val="00B706D9"/>
    <w:rsid w:val="00C24C41"/>
    <w:rsid w:val="00D536B9"/>
    <w:rsid w:val="00D83CB4"/>
    <w:rsid w:val="00E566AC"/>
    <w:rsid w:val="00E7083A"/>
    <w:rsid w:val="00FD2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CB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E01C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293CA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27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27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27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7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7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27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2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27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7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7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1</Pages>
  <Words>558</Words>
  <Characters>3187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OgrSal1</dc:creator>
  <cp:keywords>www.sorubak.com</cp:keywords>
  <dc:description>www.sorubak.com</dc:description>
  <cp:lastModifiedBy>Dogan</cp:lastModifiedBy>
  <cp:revision>www.sorubak.com</cp:revision>
  <dcterms:created xsi:type="dcterms:W3CDTF">2013-09-03T06:17:00Z</dcterms:created>
  <dcterms:modified xsi:type="dcterms:W3CDTF">2013-09-04T18:24:00Z</dcterms:modified>
  <cp:category>www.sorubak.com</cp:category>
</cp:coreProperties>
</file>